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Luane Ketlen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Luane Ketlen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686D29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67" w:rsidRDefault="005E7367">
      <w:r>
        <w:separator/>
      </w:r>
    </w:p>
  </w:endnote>
  <w:endnote w:type="continuationSeparator" w:id="0">
    <w:p w:rsidR="005E7367" w:rsidRDefault="005E7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67" w:rsidRDefault="005E7367">
      <w:r>
        <w:separator/>
      </w:r>
    </w:p>
  </w:footnote>
  <w:footnote w:type="continuationSeparator" w:id="0">
    <w:p w:rsidR="005E7367" w:rsidRDefault="005E7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7D8CFF27" wp14:editId="2525684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71DBE2A" wp14:editId="3B15135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293F8C0" wp14:editId="71BAB92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5E7367"/>
    <w:rsid w:val="00624472"/>
    <w:rsid w:val="006426AE"/>
    <w:rsid w:val="00681021"/>
    <w:rsid w:val="00682E6E"/>
    <w:rsid w:val="00686D29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2015-08-18T15:37:00Z</dcterms:created>
  <dcterms:modified xsi:type="dcterms:W3CDTF">2015-08-18T15:37:00Z</dcterms:modified>
</cp:coreProperties>
</file>